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F13A" w14:textId="6DB7790F" w:rsidR="0089308F" w:rsidRDefault="0089308F" w:rsidP="00893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542604">
        <w:rPr>
          <w:b/>
          <w:noProof/>
          <w:sz w:val="24"/>
        </w:rPr>
        <w:t>0295</w:t>
      </w:r>
    </w:p>
    <w:p w14:paraId="63243115" w14:textId="77777777" w:rsidR="0089308F" w:rsidRDefault="0089308F" w:rsidP="00893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99261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42604">
              <w:rPr>
                <w:b/>
                <w:noProof/>
                <w:sz w:val="28"/>
              </w:rPr>
              <w:t>582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10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05A7B">
              <w:rPr>
                <w:b/>
                <w:noProof/>
                <w:sz w:val="28"/>
              </w:rPr>
              <w:t>5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84443" w:rsidR="001E41F3" w:rsidRPr="00AB1260" w:rsidRDefault="00BF2EE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24269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 consumes EE</w:t>
            </w:r>
            <w:r w:rsidR="007B210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343C3708" w:rsidR="00265685" w:rsidRDefault="006D6641" w:rsidP="00705A7B">
            <w:pPr>
              <w:pStyle w:val="CRCoverPage"/>
              <w:spacing w:after="0"/>
            </w:pPr>
            <w:r>
              <w:t xml:space="preserve">The </w:t>
            </w:r>
            <w:r w:rsidR="00705A7B">
              <w:t>C</w:t>
            </w:r>
            <w:r w:rsidR="00242697">
              <w:t>E</w:t>
            </w:r>
            <w:r w:rsidR="00705A7B">
              <w:t>S, as a service consumer, cons</w:t>
            </w:r>
            <w:r w:rsidR="009C3921">
              <w:t>uming EE</w:t>
            </w:r>
            <w:r w:rsidR="007B210A">
              <w:t>L</w:t>
            </w:r>
            <w:r w:rsidR="009C3921">
              <w:t xml:space="preserve"> services is not described in TS 23.558.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DA6EA6F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consumer C</w:t>
            </w:r>
            <w:r w:rsidR="00242697">
              <w:rPr>
                <w:lang w:val="en-US" w:eastAsia="ko-KR"/>
              </w:rPr>
              <w:t>E</w:t>
            </w:r>
            <w:r>
              <w:rPr>
                <w:lang w:val="en-US" w:eastAsia="ko-KR"/>
              </w:rPr>
              <w:t>S in cl.</w:t>
            </w:r>
            <w:r w:rsidR="00F20EA7">
              <w:rPr>
                <w:lang w:val="en-US" w:eastAsia="ko-KR"/>
              </w:rPr>
              <w:t>6.7.2</w:t>
            </w:r>
            <w:r>
              <w:rPr>
                <w:lang w:val="en-US" w:eastAsia="ko-KR"/>
              </w:rPr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8CAFE" w:rsidR="00984366" w:rsidRPr="00AB1260" w:rsidRDefault="0016234F" w:rsidP="003E2BB9">
            <w:pPr>
              <w:pStyle w:val="CRCoverPage"/>
              <w:spacing w:after="0"/>
            </w:pPr>
            <w:r>
              <w:t xml:space="preserve">TS remains incomplete for </w:t>
            </w:r>
            <w:r w:rsidR="009C3174">
              <w:t>consumer C</w:t>
            </w:r>
            <w:r w:rsidR="00242697">
              <w:t>E</w:t>
            </w:r>
            <w:r w:rsidR="009C3174"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F802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8959854" w14:textId="77777777" w:rsidR="00C16D4B" w:rsidRPr="00F477AF" w:rsidRDefault="00C16D4B" w:rsidP="00C16D4B">
      <w:pPr>
        <w:pStyle w:val="Heading3"/>
      </w:pPr>
      <w:bookmarkStart w:id="9" w:name="_Toc155357077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7E01B829" w14:textId="77777777" w:rsidR="00C16D4B" w:rsidRPr="00F477AF" w:rsidRDefault="00C16D4B" w:rsidP="00C16D4B">
      <w:r w:rsidRPr="00F477AF">
        <w:t>Table 6.7.2-1 summarizes the APIs exposed by the ECS.</w:t>
      </w:r>
    </w:p>
    <w:p w14:paraId="23030172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16D4B" w:rsidRPr="00F477AF" w14:paraId="74F71AB6" w14:textId="77777777" w:rsidTr="00796CB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55B325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A69808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234ABD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3B8C303C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C8A117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19D8DBA1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6E750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16D4B" w:rsidRPr="00F477AF" w14:paraId="7A61F41F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C234B7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112A34B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F3B4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16D4B" w:rsidRPr="00F477AF" w14:paraId="4947342E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DF4799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38" w14:textId="2DCA0B4A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ins w:id="11" w:author="[Ericsson] Wenliang Xu SA6#59" w:date="2024-01-16T11:49:00Z">
              <w:r w:rsidR="0095633F">
                <w:rPr>
                  <w:lang w:eastAsia="ko-KR"/>
                </w:rPr>
                <w:t>, CES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C0173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16D4B" w:rsidRPr="00F477AF" w14:paraId="756067E9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A9B714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7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979CA0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16D4B" w:rsidRPr="00F477AF" w14:paraId="089184CC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7F41E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9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F0023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16D4B" w:rsidRPr="00F477AF" w14:paraId="03779206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03BF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D07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DCBE2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16D4B" w:rsidRPr="00F477AF" w14:paraId="30CFCE40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2997F8" w14:textId="77777777" w:rsidR="00C16D4B" w:rsidRPr="003750C6" w:rsidRDefault="00C16D4B" w:rsidP="00796CB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9E0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88CD7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2F28454B" w14:textId="77777777" w:rsidR="00C16D4B" w:rsidRPr="00F477AF" w:rsidRDefault="00C16D4B" w:rsidP="00C16D4B">
      <w:pPr>
        <w:rPr>
          <w:lang w:eastAsia="ko-KR"/>
        </w:rPr>
      </w:pPr>
    </w:p>
    <w:p w14:paraId="36F71222" w14:textId="77777777" w:rsidR="00C16D4B" w:rsidRPr="00F477AF" w:rsidRDefault="00C16D4B" w:rsidP="00C16D4B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3F7F6B8F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3985A5C9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64E1230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1C689E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8E6638A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6CC7405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35E53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9A7369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E6F163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16D4B" w:rsidRPr="00F477AF" w14:paraId="0F01C91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FB966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8C6D18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E61F505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16D4B" w:rsidRPr="00F477AF" w14:paraId="7FB312D5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8D2098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0B2856D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99287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16D4B" w:rsidRPr="00F477AF" w14:paraId="0F45698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663E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893456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A21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16D4B" w:rsidRPr="00F477AF" w14:paraId="0A4503CE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EF057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0B16566" w14:textId="27058A16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8BB254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16D4B" w:rsidRPr="00F477AF" w14:paraId="2554B42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AFADA9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2A5F7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1DC67F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16D4B" w:rsidRPr="00F477AF" w14:paraId="0815B649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F9B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94EBFC8" w14:textId="1A8F2C56" w:rsidR="00C16D4B" w:rsidRPr="00220908" w:rsidRDefault="00C16D4B" w:rsidP="00796CB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20381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16D4B" w:rsidRPr="00F477AF" w14:paraId="1010358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FECAD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0B8560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C9F03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16D4B" w:rsidRPr="00F477AF" w14:paraId="7B6D7D3F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E18E6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6021A90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5EBC6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16D4B" w:rsidRPr="00F477AF" w14:paraId="09483F8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6AD9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837B65C" w14:textId="01A49784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5BD00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16D4B" w:rsidRPr="00F477AF" w14:paraId="1576909B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BA3D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AE711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A4C71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16D4B" w:rsidRPr="00F477AF" w14:paraId="44F0DF8C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963639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DAAC6C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97AD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16D4B" w:rsidRPr="00F477AF" w14:paraId="76BC57E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BCE2B6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4524CB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54DD5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16D4B" w:rsidRPr="00F477AF" w14:paraId="331121E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1827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4EA" w14:textId="2255663E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B82932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16D4B" w:rsidRPr="00F477AF" w14:paraId="1A21F7F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D8FDA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33D" w14:textId="41401059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15CB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16D4B" w:rsidRPr="00F477AF" w14:paraId="7BA35770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318EE0" w14:textId="77777777" w:rsidR="00C16D4B" w:rsidRPr="00BF4BA6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4BA6"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54E" w14:textId="2BE2F6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ins w:id="12" w:author="[Ericsson] Wenliang Xu SA6#59" w:date="2024-01-16T11:59:00Z">
              <w:r w:rsidR="00644BCB">
                <w:t>, CES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C961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16D4B" w:rsidRPr="00F477AF" w14:paraId="5150E7F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5E696F" w14:textId="77777777" w:rsidR="00C16D4B" w:rsidRPr="00BF4BA6" w:rsidRDefault="00C16D4B" w:rsidP="00796CBD">
            <w:pPr>
              <w:spacing w:after="0"/>
              <w:jc w:val="center"/>
            </w:pPr>
            <w:proofErr w:type="spellStart"/>
            <w:r w:rsidRPr="00BF4BA6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00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29CAAC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16D4B" w:rsidRPr="00F477AF" w14:paraId="3A1E779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DF2959" w14:textId="77777777" w:rsidR="00C16D4B" w:rsidRPr="00BF4BA6" w:rsidRDefault="00C16D4B" w:rsidP="00796CBD">
            <w:pPr>
              <w:spacing w:after="0"/>
              <w:jc w:val="center"/>
            </w:pPr>
            <w:proofErr w:type="spellStart"/>
            <w:r w:rsidRPr="00BF4BA6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87" w14:textId="077E75BB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ins w:id="13" w:author="[Ericsson] Wenliang Xu SA6#59" w:date="2024-01-16T11:59:00Z">
              <w:r w:rsidR="00644BCB">
                <w:rPr>
                  <w:rFonts w:cs="Arial"/>
                  <w:szCs w:val="18"/>
                  <w:lang w:eastAsia="ko-KR"/>
                </w:rPr>
                <w:t>, CES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0DD7D8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16D4B" w:rsidRPr="00F477AF" w14:paraId="4B5E99F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E10DA" w14:textId="77777777" w:rsidR="00C16D4B" w:rsidRPr="00BF4BA6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4BA6"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A02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16D4B" w:rsidRPr="00F477AF" w14:paraId="7390F42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466F3B" w14:textId="77777777" w:rsidR="00C16D4B" w:rsidRPr="00BF4BA6" w:rsidRDefault="00C16D4B" w:rsidP="00796CBD">
            <w:pPr>
              <w:spacing w:after="0"/>
              <w:jc w:val="center"/>
            </w:pPr>
            <w:proofErr w:type="spellStart"/>
            <w:r w:rsidRPr="00BF4BA6"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8A0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5A12D3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AF46626" w14:textId="77777777" w:rsidR="00C16D4B" w:rsidRPr="00F477AF" w:rsidRDefault="00C16D4B" w:rsidP="00C16D4B">
      <w:pPr>
        <w:rPr>
          <w:lang w:eastAsia="ko-KR"/>
        </w:rPr>
      </w:pPr>
    </w:p>
    <w:p w14:paraId="2CFF86C3" w14:textId="77777777" w:rsidR="00C16D4B" w:rsidRDefault="00C16D4B" w:rsidP="00C16D4B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61E1C134" w14:textId="77777777" w:rsidR="00C16D4B" w:rsidRPr="00F477AF" w:rsidRDefault="00C16D4B" w:rsidP="00C16D4B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CBDC3FB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63EAF26F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71430B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9E206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4E8256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06BD50F8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637A52" w14:textId="77777777" w:rsidR="00C16D4B" w:rsidRPr="00F477AF" w:rsidRDefault="00C16D4B" w:rsidP="00796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24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00A71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7D7EB40" w14:textId="77777777" w:rsidR="00C16D4B" w:rsidRPr="00F477AF" w:rsidRDefault="00C16D4B" w:rsidP="00C16D4B">
      <w:pPr>
        <w:pStyle w:val="NO"/>
      </w:pPr>
    </w:p>
    <w:p w14:paraId="2168AFB9" w14:textId="77777777" w:rsidR="00C16D4B" w:rsidRPr="00F477AF" w:rsidRDefault="00C16D4B" w:rsidP="00C16D4B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482A0BE5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5E4696B7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017392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5F8EC7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940312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582D8A9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10C7C4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7FCC89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C4423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16D4B" w:rsidRPr="00F477AF" w14:paraId="4F577FF7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2B267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20705C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99AB9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16D4B" w:rsidRPr="00F477AF" w14:paraId="72680B7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D4F999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07785EBE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D751C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16D4B" w:rsidRPr="00F477AF" w14:paraId="7591225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8CB078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5C5AB625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0A9F6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16D4B" w:rsidRPr="00F477AF" w14:paraId="633C609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DEE567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1113880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56EFD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94E3A04" w14:textId="77777777" w:rsidR="00C16D4B" w:rsidRDefault="00C16D4B" w:rsidP="00C16D4B"/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457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177</cp:revision>
  <cp:lastPrinted>1899-12-31T23:00:00Z</cp:lastPrinted>
  <dcterms:created xsi:type="dcterms:W3CDTF">2023-06-13T01:25:00Z</dcterms:created>
  <dcterms:modified xsi:type="dcterms:W3CDTF">2024-02-19T13:26:00Z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